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577" w:rsidRDefault="00EA3577" w:rsidP="00EA35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CHAMBERLEYN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A3577" w:rsidRDefault="00EA3577" w:rsidP="00EA35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3577" w:rsidRDefault="00EA3577" w:rsidP="00EA35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3577" w:rsidRDefault="00EA3577" w:rsidP="00EA35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Ware, Hertfordshire,</w:t>
      </w:r>
    </w:p>
    <w:p w:rsidR="00EA3577" w:rsidRDefault="00EA3577" w:rsidP="00EA35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held by the late Sir William Argentine(q.v.).</w:t>
      </w:r>
    </w:p>
    <w:p w:rsidR="00EA3577" w:rsidRDefault="00EA3577" w:rsidP="00EA35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D56D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21-22)</w:t>
      </w:r>
    </w:p>
    <w:p w:rsidR="00E57125" w:rsidRDefault="00E57125" w:rsidP="00E571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Cambridge into lands</w:t>
      </w:r>
    </w:p>
    <w:p w:rsidR="00E57125" w:rsidRDefault="00E57125" w:rsidP="00E571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Sir William Argentine(q.v.).</w:t>
      </w:r>
    </w:p>
    <w:p w:rsidR="00E57125" w:rsidRDefault="00E57125" w:rsidP="00E571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490A0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21-27)</w:t>
      </w:r>
    </w:p>
    <w:p w:rsidR="00EA3577" w:rsidRDefault="00EA3577" w:rsidP="00EA35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3577" w:rsidRDefault="00EA3577" w:rsidP="00EA35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EA3577" w:rsidP="00EA35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2015</w:t>
      </w:r>
    </w:p>
    <w:p w:rsidR="00E57125" w:rsidRPr="00EA3577" w:rsidRDefault="00E57125" w:rsidP="00EA35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January 2016</w:t>
      </w:r>
      <w:bookmarkStart w:id="0" w:name="_GoBack"/>
      <w:bookmarkEnd w:id="0"/>
    </w:p>
    <w:sectPr w:rsidR="00E57125" w:rsidRPr="00EA35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577" w:rsidRDefault="00EA3577" w:rsidP="00564E3C">
      <w:pPr>
        <w:spacing w:after="0" w:line="240" w:lineRule="auto"/>
      </w:pPr>
      <w:r>
        <w:separator/>
      </w:r>
    </w:p>
  </w:endnote>
  <w:endnote w:type="continuationSeparator" w:id="0">
    <w:p w:rsidR="00EA3577" w:rsidRDefault="00EA357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57125">
      <w:rPr>
        <w:rFonts w:ascii="Times New Roman" w:hAnsi="Times New Roman" w:cs="Times New Roman"/>
        <w:noProof/>
        <w:sz w:val="24"/>
        <w:szCs w:val="24"/>
      </w:rPr>
      <w:t>19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577" w:rsidRDefault="00EA3577" w:rsidP="00564E3C">
      <w:pPr>
        <w:spacing w:after="0" w:line="240" w:lineRule="auto"/>
      </w:pPr>
      <w:r>
        <w:separator/>
      </w:r>
    </w:p>
  </w:footnote>
  <w:footnote w:type="continuationSeparator" w:id="0">
    <w:p w:rsidR="00EA3577" w:rsidRDefault="00EA357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577"/>
    <w:rsid w:val="00372DC6"/>
    <w:rsid w:val="00564E3C"/>
    <w:rsid w:val="0064591D"/>
    <w:rsid w:val="00DD5B8A"/>
    <w:rsid w:val="00E57125"/>
    <w:rsid w:val="00EA3577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B6184"/>
  <w15:chartTrackingRefBased/>
  <w15:docId w15:val="{FC7C0311-7BDF-4ED2-9F24-9C83B7D65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A35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2015-10-07T19:32:00Z</dcterms:created>
  <dcterms:modified xsi:type="dcterms:W3CDTF">2016-01-19T09:23:00Z</dcterms:modified>
</cp:coreProperties>
</file>